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08F1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JONSON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1D8C7A4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Allonby, Cumberland. Yeoman.</w:t>
      </w:r>
    </w:p>
    <w:p w14:paraId="746F99FE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873A70C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DC7F5C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Robert Lowther(q.v.) brought a plaint of trespass against him and 12 others</w:t>
      </w:r>
    </w:p>
    <w:p w14:paraId="310E939C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from Newton and Allonby.</w:t>
      </w:r>
    </w:p>
    <w:p w14:paraId="1741A170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BDB1064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10A9D7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506AF5" w14:textId="77777777" w:rsidR="00FD7E04" w:rsidRDefault="00FD7E04" w:rsidP="00FD7E04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6475E0D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D94F" w14:textId="77777777" w:rsidR="00FD7E04" w:rsidRDefault="00FD7E04" w:rsidP="009139A6">
      <w:r>
        <w:separator/>
      </w:r>
    </w:p>
  </w:endnote>
  <w:endnote w:type="continuationSeparator" w:id="0">
    <w:p w14:paraId="26EAC34D" w14:textId="77777777" w:rsidR="00FD7E04" w:rsidRDefault="00FD7E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1F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41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CBC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02985" w14:textId="77777777" w:rsidR="00FD7E04" w:rsidRDefault="00FD7E04" w:rsidP="009139A6">
      <w:r>
        <w:separator/>
      </w:r>
    </w:p>
  </w:footnote>
  <w:footnote w:type="continuationSeparator" w:id="0">
    <w:p w14:paraId="1B341602" w14:textId="77777777" w:rsidR="00FD7E04" w:rsidRDefault="00FD7E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DA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8E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91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0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BD200"/>
  <w15:chartTrackingRefBased/>
  <w15:docId w15:val="{15B556C6-EB9C-4187-BF65-941F52FC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7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2021-11-06T20:21:00Z</dcterms:created>
  <dcterms:modified xsi:type="dcterms:W3CDTF">2021-11-06T20:22:00Z</dcterms:modified>
</cp:coreProperties>
</file>